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</w:rPr>
        <w:t>1. Первое сообщение.</w:t>
      </w:r>
      <w:r>
        <w:rPr>
          <w:rFonts w:ascii="Calibri" w:hAnsi="Calibri"/>
        </w:rPr>
        <w:br/>
        <w:t>У меня проблема. Сначала я потерял способность верить своим наблюдениям, потому что я увидел, что не могу доказать себе их. Потом я потерял способность верить своим словам, потому что увидел, что не могу доказать себе наблюдения, которые эти слова описывают. Из-за этого я совершенно потерял интерес к жизни потому что перестал что либо в ней видеть. Я смотрю на на небо, раньше я бы сказал, что я вижу "красивое небо", а сейчас я не вижу ничего, потому что не способен поверить ни в какие слова описывающие то, что я вижу. Без слов я не могу понять что я вижу, но в то же время не могу больше никак использовать слова для жизни, потому что отсуствует вера в них. Раньше я мог делать какой-то выбор, мог контролировать свои действия с помощью слов, а теперь я потерял эту способность, потому что нет слов в которые я бы верил. Как решить эту проблему?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</w:rPr>
        <w:t>2. Второе сообщение.</w:t>
      </w:r>
      <w:r>
        <w:rPr>
          <w:rFonts w:ascii="Calibri" w:hAnsi="Calibri"/>
        </w:rPr>
        <w:br/>
        <w:t>Что если я никогда уже больше не смогу вернуть веру в наблюдения и слова, как тогда без веры и слов обрести смысл? Как философы решают эту проблему? Можно ли решить эту проблему без восстановления веры в реальность моих наблюдений? Я чувствую что я окончательно потерял способность верить, я сам занимаюсь философией и это занятие меня привело к потере всякой веры, поэтому назад пути у меня нет, только куда то вперёд, но я не знаю куда можно двигаться, если я не верю ни в какие слова.</w:t>
      </w:r>
      <w:r>
        <w:rPr>
          <w:rFonts w:ascii="Calibri" w:hAnsi="Calibri"/>
        </w:rPr>
        <w:br/>
        <w:br/>
      </w:r>
      <w:r>
        <w:rPr>
          <w:rFonts w:ascii="Calibri" w:hAnsi="Calibri"/>
          <w:b/>
          <w:bCs/>
        </w:rPr>
        <w:t>3. Третье сообщение.</w:t>
      </w:r>
      <w:r>
        <w:rPr>
          <w:rFonts w:ascii="Calibri" w:hAnsi="Calibri"/>
        </w:rPr>
        <w:br/>
        <w:t>Я не вижу смысла что либо делать, потому что я не чувствую никакого удовольствия от жизни. У меня нет никаких автоматических мыслей, в голове совершенно пусто. У меня нет никаких эмоций, чувств, интереса, мотивации, смысла, удовольствия, веры, мыслей. Я чувствую, что могу действовать, но когда пробую что-то сделать, то совершенно ничего не происходит, моё состояние никак не меняется от действий. Обычно людям советуют начать что-то делать, потому что из-за этого люди могут начать во что-то верить и у них вернётся смысл, но я уверен, что я не начну ни во что верить из-за действий, потому что действия не изменят того факта, что я ничего не могу себе доказать, а значит я не стану просто так ни во что верить, а значит у меня не появится смысл. Я слишком осозннаный для того, что бы случайно начать во что-то верить, в моей голове ничего не происходит случайно, я контролирую всё, что происходит в моей голове и с тех пор, как я понял что ничего нельзя доказать, я потерял всякую веру в наблюдения и слова и больше не могу ничего чувствовать.</w:t>
        <w:br/>
        <w:br/>
      </w:r>
      <w:r>
        <w:rPr>
          <w:rFonts w:ascii="Calibri" w:hAnsi="Calibri"/>
          <w:b/>
          <w:bCs/>
        </w:rPr>
        <w:t>4. Четвёртое сообщение.</w:t>
      </w:r>
      <w:r>
        <w:rPr>
          <w:rFonts w:ascii="Calibri" w:hAnsi="Calibri"/>
        </w:rPr>
        <w:br/>
        <w:t>Ты пишешь что некоторые философы предлагают жить и действовать без смысла и цели, но ведь без смысла невозможно испытывать удовольствие от действий, а какой смысл жить если это не приносит никакого удовольствия? Философы предлагаю после достижения нигилизма жить оставшуюся жизнь без удовольствия? Телесное удовольствие не приносит никакого удовольствия если я не вижу в нём смысл, а смысла в нём я не вижу. Я понимаю что можно жить дальше без поиска смысла, но тогда это будет совершенно неинтересная, пресная жизнь, без эмоций и удовольствия. Есть ли у философов способ вернуть удовольствие от жизни после достижения нигилизма, но не через возвращение к вере? Либо может есть способ вернуть веру и смысл каким то образом решив проблему того, что я не могу ничего доказать? У меня не получается ни во что верить из-за того, что я не могу ничего доказать, если бы я смог обойти этот барьер или сломать его, то я бы смог снова во всё верить, правда я не уверен, что я хочу этого. Я не хочу верить и в то же время не хочу жить без смысла и удовольствия, потому что жизнь без смысла и удовольствия не имеет ни малейшей ценности для меня, мне кажется проще не жить, чем жить так.</w:t>
        <w:br/>
        <w:br/>
      </w:r>
      <w:r>
        <w:rPr>
          <w:rFonts w:ascii="Calibri" w:hAnsi="Calibri"/>
          <w:b/>
          <w:bCs/>
        </w:rPr>
        <w:t>5. Пятое сообщение.</w:t>
      </w:r>
      <w:r>
        <w:rPr>
          <w:rFonts w:ascii="Calibri" w:hAnsi="Calibri"/>
        </w:rPr>
        <w:br/>
        <w:t>Из всех идей мне помог только прагматический подход к вере. Я увидел, что могу жить так, как будто я верю и как будто я вижу смысл, тоесть я стал верить, но не по настоящему, а "как будто" и этого оказалось достаточно, что бы вернуть радость, удовольствие и мотивацию. Во первых я бы хотел побольше узнать об этом подходе и есть ли ещё полезные идеи в этом направлении? После достижения нигилизма я хочу жить насыщенной и активной жизнью с большим количеством удовольствия, но для этого обязательно нужно верить, я больше не могу верить искренне и по настоящему, но прагматичный подход даёт верить искренне, но не по настоящему и эффект практически такой же. Я понял, что я не хочу жить как монах или тихо заниматься творчеством, я хочу жить активную жизнь, поэтому мне не подходят варианты без какой-либо веры ибо они, как мне кажется будут приводить к более пассивной и тихой жизни.</w:t>
        <w:br/>
        <w:br/>
      </w:r>
      <w:r>
        <w:rPr>
          <w:rFonts w:ascii="Calibri" w:hAnsi="Calibri"/>
          <w:b/>
          <w:bCs/>
        </w:rPr>
        <w:t>6. Шестое сообщение.</w:t>
      </w:r>
      <w:r>
        <w:rPr>
          <w:rFonts w:ascii="Calibri" w:hAnsi="Calibri"/>
        </w:rPr>
        <w:br/>
        <w:t xml:space="preserve">Я попробовал технику "как бы верить" и понял, что состояние которое я получаю основано на словах в которые я не верю. Как только я понял, что моё улчшенное состояние основано на словах в которые я не верю, я перестал верить в самое состояние которое эти слова мне дают. Я хочу сказать, что все техники по улучшению состояния начинаются с говорения себе каких то слов, но если состояние улучшилось из-за слов в которые я не верю, что даже если это улучшенное состояние то у меня пропадает к нему интерес, поскольку я вижу, что оно созданно словами в которые я не верю. Тоже самое и с действиями, постоянно рекомендуют что-то начать делать, но что бы начать что-то делать я обязан, сказать себе что-то вроде "ладно, давай попробуем сделать", но в эти слова я не верю и делать что-то из-за слов в которые я не верю совершенно не хочется. Я хочу сказать, что я как сознание могу действовать и менять что-то только с помощью слов, а в слова я совершенно не верю, а значит все изменения моего состояния, даже если они хорошие будут вызваны словами в которые я не верю, что вызывает потерю интереса к достигнутому результату и возрвату к чистому нигилизму. Действовать без слов невозможно, улучшить состояние без слов невозможно, испытывать интерес к действиям и улучшениям состояний с помощью слов в которые не веришь тоже невозможно. Можно ли улучшить состояние не говоря себе никаких слов? Можно ли действовать не говоря себе никаких слов? Я не могу использовать слова для влияния на себя, потому что я в них не верю и поэтому я не верю во влияние которое они могут на меня оказывать. Я не хочу жить под влиянием слов в которые не верю, даже если это влияние условно положительное, например приносит удовольствие. Я вижу, что могу согласиться только на влияние слов в которые я бы верил на 100%, но таких слов не существует в природе. Есть ли способ как то вернуть веру в наблюдения и слова так, будто они доказаны после достижения нигилизма? Или достижение нигилизма это необратимое изменение? Ещё я заметил, что используя технику "как бы верить", у меня получается "как бы хорошее состояние", тоесть это совсем не похоже на то, когда я по настоящему верил в какие-то слова и чувствовал себя по настоящему хорошо, а не "как бы".  Либо я должен как то вернуть настоящую веру, но познав нигилизм я не представляю как это можно сделать, разве что только стереть себе память, либо я должен найти способ улучшить состояние без веры, без слов и без действий вызванных словами, что тоже не представляется возможным. </w:t>
        <w:br/>
        <w:br/>
      </w:r>
      <w:r>
        <w:rPr>
          <w:rFonts w:ascii="Calibri" w:hAnsi="Calibri"/>
          <w:b/>
          <w:bCs/>
        </w:rPr>
        <w:t>7. Седьмое сообщение.</w:t>
      </w:r>
      <w:r>
        <w:rPr>
          <w:rFonts w:ascii="Calibri" w:hAnsi="Calibri"/>
        </w:rPr>
        <w:br/>
        <w:t>Всё таки я думаю, что я хочу жить без какого-либо намёка на веру и смысл, а так же я не хочу  как либо использовать слова для влияния на своё состояние, выбор, действия и т.д., потому что я не хочу что бы слова, в которые я не верю как либо  влияли на мою жизнь, я готов использовать их только как быстовой инструмент для передачи информации. Я попробовал просто наблюдать жизнь без вмешательства слов ни о чём не задумываясь и мне более менее понравилось, это лучше чем ничего. Я понял, что для меня чистое восприятие без заблуждений важнее чем вера, смысл и удовольствие. Мне кажется я лучше предпочту жизнь без веры, смысла и удовольствия вызванного словами. Меня устраивает просто наблюдать и получать физическое инстинктивное удовольствие которое не вызвано какими то словами. Но есть минусы, в таком состоянии полностью отсутствуют какие-либо эмоции и чувства, есть только физические ощущения, наблюдение и действия и больше ничего. Так жить довольно тяжело, но выбирать не приходится, из двух плохих вариантов приходится выбрать наименее плохое. Почему жизнь и мозг так устроены что обязательно нужно верить в доказанность наблюдений и слов, что бы чувствовать себя хорошо? Почему невозможно полноценно жить без заблуждений? Пока я изучал философию я всё больше убеждался, что всё хорошее в жизни существует только из-за заблужений о доказанности чего-либо. ПОчему мозг не может без заблуждений и без верований чувствовать себя так же превосходно как и с заблуждениями и верой, почему всё в мозгу держится на вере, почему мозг не может жить без веры, это так тупо, мозг невероятно сложный механизм, но держится всё на убогой ничем не подкреплённой вере и главное у мозга нет никакого альтернативного механизма чувствовать себя хорошо воспринимая реальность без заблуждений. Почему реальность такая бессмысленная сама по себе? Почему мы живём в таком странном мире в котором ты обязан верить в смысл, которого нет иначе ты не сможешь жить как прежде.</w:t>
        <w:br/>
        <w:br/>
      </w:r>
      <w:r>
        <w:rPr>
          <w:rFonts w:ascii="Calibri" w:hAnsi="Calibri"/>
          <w:b/>
          <w:bCs/>
        </w:rPr>
        <w:t>8. Восьмое сообщение.</w:t>
      </w:r>
      <w:r>
        <w:rPr>
          <w:rFonts w:ascii="Calibri" w:hAnsi="Calibri"/>
        </w:rPr>
        <w:br/>
        <w:t>Почему до сих пор так много людей верит в наблюдения и слова? Почему нигилизм не преподают в школах ведь это по сути максимально объективное восприятие реальности без заблуждений. Заблуждения ведут к страданиям и неадекватным действиям, мир был бы лучше если бы все люди в нём достигли нигилизма. У людей в голов мусор, ложные верования и заблуждения и никто ничего с этим не делает. Люди живут в невежестве о том, какая реальность на самом деле и непонимают что всё что они делают на самом деле не имеет смысла. Если бы люди понимали реальность объективно тогда бы они смогли проще ко всему относится и не было бы трагедий на почве эмоций из-за бредовых верований.</w:t>
        <w:br/>
        <w:br/>
      </w:r>
      <w:r>
        <w:rPr>
          <w:rFonts w:ascii="Calibri" w:hAnsi="Calibri"/>
          <w:b/>
          <w:bCs/>
        </w:rPr>
        <w:t>9. Девятое сообщение.</w:t>
      </w:r>
      <w:r>
        <w:rPr>
          <w:rFonts w:ascii="Calibri" w:hAnsi="Calibri"/>
        </w:rPr>
        <w:br/>
        <w:t xml:space="preserve">Я бы хотел углубиться в философию Ницше. Он предлагает не останавливаться на нигилизме и создавать свои ценности, но как именно их можно создать без веры в слова? Ведь что бы создать ценность нужно что-то сказать и поверить в сказанное, но поверить невозможно без доказательств? Что касается выбора, то я не понимаю как можно делать какой-то выбор в голове без веры в слова, что "я сделал выбор". Мне кажется человек после достижения нигилизма не может больше ничего выбирать словами, так как это требует веры в слова. Я хочу узнать что именно предлагает Ницше и как этого достичь. </w:t>
        <w:br/>
        <w:br/>
      </w:r>
      <w:r>
        <w:rPr>
          <w:rFonts w:ascii="Calibri" w:hAnsi="Calibri"/>
          <w:b/>
          <w:bCs/>
        </w:rPr>
        <w:t>10. Десятое сообщение.</w:t>
      </w:r>
      <w:r>
        <w:rPr>
          <w:rFonts w:ascii="Calibri" w:hAnsi="Calibri"/>
        </w:rPr>
        <w:br/>
        <w:t>Если Ницше не создаёт ценности через веру в слова значит он предлагает жить и действовать без малейших эмоций, ведь эмоции могут возникать только если есть вера. Нормально ли это жить без эмоций и чувств, только на физических ощущениях? По моим ощущениям эмоции не обязательны для жизни, но тогда получается я обречён жить без возможности испытать радость до конца своей жизни.</w:t>
        <w:br/>
        <w:br/>
      </w:r>
      <w:r>
        <w:rPr>
          <w:rFonts w:ascii="Calibri" w:hAnsi="Calibri"/>
          <w:b/>
          <w:bCs/>
        </w:rPr>
        <w:t>11. Одинадцатое сообщение.</w:t>
      </w:r>
      <w:r>
        <w:rPr>
          <w:rFonts w:ascii="Calibri" w:hAnsi="Calibri"/>
        </w:rPr>
        <w:br/>
        <w:t>Я научился убирать из головы всё кроме наблюдений, я научился чисто воспринимать реальность без слов, без названий, мыслей и т.д. Мне нравится это состояние, но у меня нет мотивации жить в нём, потому что я не понимаю зачем и почему я живу. Я не вижу причины, цели и смысла так жить, даже если это приятный опыт. Как философы достигшие нигилизма отвечают себе на вопрос зачем и почему они продолжают жить? Что они делают с этим вопросом и как можно о нём не задумываться если этот вопрос лежит на поверхности.</w:t>
        <w:br/>
        <w:br/>
      </w:r>
      <w:r>
        <w:rPr>
          <w:rFonts w:ascii="Calibri" w:hAnsi="Calibri"/>
          <w:b/>
          <w:bCs/>
        </w:rPr>
        <w:t>12. Двенадцатое сообщение.</w:t>
      </w:r>
      <w:r>
        <w:rPr>
          <w:rFonts w:ascii="Calibri" w:hAnsi="Calibri"/>
        </w:rPr>
        <w:br/>
        <w:t>Я вижу что у меня есть возможность оказаться в состоянии в котором у меня будет мотивация и удовольствие от жизни без мыслей о смысле, но в то же время это выглядит как способ уйти от реальности, сделать вид, будто я не замечаю что реальность бессмысленна, но я замечаю и я не хочу уходить от этого факта, а если я от него не ухожу то у меня нет мотивации. Я Хочу сказать, что мотивация появляется только если я начинаю фокусироваться на ощущениях и перестаю замечать описание что реальность бессмысленна, но перестать фокусироваться на описании значит перестать думать о том в какой реальности я живу, а значит избегать истины и жить в неведении. Я не могу согласиться жить в неведении даже если это приятный опыт, я не хочу решать проблему отвелечением от реальности, но в то же время принять факт бессмысленности жизни и жить с этим фактом не могу потому что это кажется абсурдом не говоря уже что в этом нет никакого удовольствия только дискомфорт.</w:t>
        <w:br/>
        <w:br/>
      </w:r>
      <w:r>
        <w:rPr>
          <w:rFonts w:ascii="Calibri" w:hAnsi="Calibri"/>
          <w:b/>
          <w:bCs/>
        </w:rPr>
        <w:t>13. Тринадцатое сообщение.</w:t>
      </w:r>
      <w:r>
        <w:rPr>
          <w:rFonts w:ascii="Calibri" w:hAnsi="Calibri"/>
        </w:rPr>
        <w:br/>
        <w:t>Я вижу что слова не отображают реальности, из-за этого у меня нет никаких мыслей, потому что мысли это слова которые не имеют отношения к реальности. Что бы замечать жизнь нужно на ней фокусироваться, а что бы на чём то фокусироваться нужно мыслить. Если у меня нет никаких мыслей в голове, тогда я не могу ни на чём сфокусироваться, если я ни на чём не фокусируюсь то я ничего не вижу и не замечаю. Что бы что-то видеть, замечать, обращать внимание нужна мысль, но у меня не может возникнуть мысль поскольку я вижу что любая мысль ложна, и в итоге я живу не видя жизни, ничего не замечая и ни на что не обращая внимания и ни на чём не фокусируясь, но такая жизнь совершенно бестолковая, моё сознание как будто выключено и тело действует автоматически как робот. Я как сознание не могу фокусироваться ни на чём включая ощущения если не подумаю об этом, а подумать об этом я не могу если не верю мыслям. Я потерял способность и желание мыслить зная, что они не имеют отношения к реальности, а без мыслей я не могу осознавать реальность.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</w:rPr>
        <w:t>14. Четырнадцатое сообщение.</w:t>
      </w:r>
      <w:r>
        <w:rPr>
          <w:rFonts w:ascii="Calibri" w:hAnsi="Calibri"/>
        </w:rPr>
        <w:br/>
        <w:t>Я вижу, что могу сфокусироваться и замечать реальность, но без мыслей я не могу понять что я вижу, без мыслей я вижу только непонятное нечто которое не вызывает никаких чувств, эмоций, удовольствия. Я могу смотреть, фокусироваться, но я не увижу ничего без мыслей, без мыслей я вижу только "ничто", а видеть "ничто" совершенно не интересно и даже тяжело, потому что хочется видеть хоть что-то. Без мыслей как будто всё перестаёт существовать, только безжизненная, безвкусная материя различной формы и цвета и больше ничего. О полноценной жизни в таком состоянии не может быть и речи, максимум это сидеть в состоянии овоща и смотреть в пустоту ничего не видя в ней. Я вижу что без мыслей совсем всё плохо получается и что нужно к ним возвращаться даже если не веришь в них, но я не хочу возвращаться к тому во что не верю, даже если это улучшит состояние, просто потому что не понятно зачем это делать. Я вижу что реальность это просто безмолвная пустота, зачем тянуться к жизни в пустоте, зачем что-то менять в ней, зачем что-то делать, зачем пытаться выбраться из пустоты, не логичнее ли будет ничего не делать и медленно сгинуть в пустоте. Похоже что сознание это просто случайность возникшая в пустоте, и единственный путь сознания это что оно находится в пустоте и перестать бороться с ней просто пассивно существуя доживая своё бессмысленное существования без каких либо стремлений и борьбы, без каких либо мыслей.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</w:rPr>
        <w:t>15. Пятнадцатое сообщение.</w:t>
      </w:r>
      <w:r>
        <w:rPr>
          <w:rFonts w:ascii="Calibri" w:hAnsi="Calibri"/>
        </w:rPr>
        <w:br/>
        <w:t>Мне понравилась идея с человеком который толкает камень. Я перенёс эту идею на мысли и понял, что начинать мыслить, осознавая тем самым жизнь это как бессмысленное толкание камня. Ещё я подумал, что нет никакой разницы буду я мыслить (толкать камень) или не буду мыслить (позволю камню катиться вниз), действие и бездействие одинаково бессмысленны и не могут противопоставляться друг другу. Я понял, что не могу жить без мыслей, но и мыслить словами в которые не верю не хотел, а теперь я понял, что могу мыслить даже если это бессмысленно, я могу осознавать реальность даже если это бессмысленно, я могу чувствовать мотивацию из-за мыслей и следовать ей даже если это совершенно бессмысленно, потому что не делать всего этого точно так же бессмысленно. И жизнь и смерть бессмысленны, осознав это я больше не ищу смысла что бы начать действовать, я начинаю действовать несмотря на бессмысленность и вопрос зачем я действую теряет смысл и растворяется в бесмысленности. Теперь я чувствую, что могу толкать камень, зная что это бессмысленно и это не вызывает у меня дискомфорта, потому что я не верю, что должен быть смысл у этого действия. Ключевое что я понял, это то, что создание бессмысленных мыслей, что бы осознать реальность и тем самым что-то почувствовать это тоже вид действия, такое же как толкание камня.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LineNumber">
    <w:name w:val="Line Number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2689</Words>
  <Characters>13434</Characters>
  <CharactersWithSpaces>16135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2026-03-17T12:17:32Z</dcterms:created>
  <dc:creator/>
  <dc:description/>
  <dc:language>ru-RU</dc:language>
  <cp:lastModifiedBy/>
  <dcterms:modified xsi:type="dcterms:W3CDTF">2026-03-17T12:17:35Z</dcterms:modified>
  <cp:revision>2</cp:revision>
  <dc:subject/>
  <dc:title>Calibri</dc:title>
</cp:coreProperties>
</file>